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895AD9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F4B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95AD9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95AD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895AD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895AD9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7131DC" w:rsidRDefault="00895AD9" w:rsidP="00895AD9">
            <w:pPr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ผู้กำกับดูแลตัวชี้วัด : </w:t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895AD9" w:rsidRDefault="00895AD9" w:rsidP="00895AD9">
            <w:pPr>
              <w:tabs>
                <w:tab w:val="left" w:pos="1760"/>
              </w:tabs>
              <w:ind w:left="-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รุ่งรัศมี</w:t>
            </w:r>
          </w:p>
          <w:p w:rsidR="00453A01" w:rsidRPr="00D849B7" w:rsidRDefault="00453A01" w:rsidP="00895AD9">
            <w:pPr>
              <w:tabs>
                <w:tab w:val="left" w:pos="1760"/>
                <w:tab w:val="left" w:pos="1902"/>
              </w:tabs>
              <w:ind w:left="-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สุขมาก</w:t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453A01" w:rsidRDefault="00453A01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95A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895AD9" w:rsidRPr="003B7C5A" w:rsidRDefault="00895AD9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95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895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895AD9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895AD9" w:rsidRPr="00895AD9" w:rsidRDefault="002F054A" w:rsidP="00895A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95A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95AD9" w:rsidRP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895AD9" w:rsidRPr="00895AD9" w:rsidRDefault="00895AD9" w:rsidP="00895A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นางโสมระวี  นักรบ</w:t>
            </w:r>
            <w:r w:rsidRPr="00895AD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895AD9" w:rsidRPr="00895AD9" w:rsidRDefault="00895AD9" w:rsidP="00895A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นายอภิสิทธิ์  ชวนไชยสิทธิ์</w:t>
            </w:r>
          </w:p>
          <w:p w:rsidR="00895AD9" w:rsidRPr="00895AD9" w:rsidRDefault="00895AD9" w:rsidP="00895AD9">
            <w:r w:rsidRP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95A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นางสาวมินตรา  สิริวันต์</w:t>
            </w:r>
          </w:p>
          <w:p w:rsidR="006C7B37" w:rsidRPr="00895AD9" w:rsidRDefault="00895AD9" w:rsidP="00895AD9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95A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นางสาวนิลิณ  บุตรดี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3B7C5A" w:rsidRDefault="006C7B37" w:rsidP="006C7B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95A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95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="00895AD9"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  <w:r w:rsidR="00895AD9" w:rsidRPr="00B53F6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449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95AD9" w:rsidRDefault="00895AD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  <w:r w:rsidRPr="00B53F6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293</w:t>
            </w:r>
          </w:p>
          <w:p w:rsidR="00895AD9" w:rsidRPr="006C7B37" w:rsidRDefault="00895AD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0 2610 </w:t>
            </w:r>
            <w:r w:rsidRPr="00B53F6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5376</w:t>
            </w:r>
          </w:p>
        </w:tc>
      </w:tr>
      <w:tr w:rsidR="002F054A" w:rsidRPr="003B7C5A" w:rsidTr="00895AD9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95AD9" w:rsidRPr="0044674D" w:rsidRDefault="006C7B37" w:rsidP="00895AD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</w:t>
            </w:r>
            <w:r w:rsidR="00895AD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ราชการ พ.ศ. 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895AD9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895AD9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895AD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895AD9" w:rsidRPr="0044674D" w:rsidRDefault="00895AD9" w:rsidP="00EA4B45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95AD9" w:rsidRPr="0044674D" w:rsidRDefault="00895AD9" w:rsidP="00EA4B45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ED64B9" w:rsidRDefault="00895AD9" w:rsidP="00ED64B9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ind w:left="1193" w:hanging="425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44674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895AD9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"/>
              <w:gridCol w:w="7369"/>
            </w:tblGrid>
            <w:tr w:rsidR="00A155E3" w:rsidRPr="003B7C5A" w:rsidTr="00ED64B9">
              <w:trPr>
                <w:trHeight w:val="454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ED64B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ED64B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2562)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พ.ศ.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ED64B9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  ในปีงบประมาณ 2562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ED64B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Pr="00ED64B9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A22D60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ที่อยู่ในการครอบครองของสำนัก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ED64B9">
              <w:trPr>
                <w:trHeight w:val="283"/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4B9" w:rsidRPr="00ED64B9" w:rsidRDefault="00ED64B9" w:rsidP="00ED64B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รายงานประจำปี 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ED64B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ED64B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108FD" w:rsidRDefault="00ED64B9" w:rsidP="00ED64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D64B9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D64B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D64B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D64B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2562)</w:t>
                  </w:r>
                </w:p>
              </w:tc>
            </w:tr>
          </w:tbl>
          <w:p w:rsidR="00ED64B9" w:rsidRDefault="00ED64B9" w:rsidP="00ED64B9">
            <w:pPr>
              <w:tabs>
                <w:tab w:val="left" w:pos="990"/>
              </w:tabs>
            </w:pPr>
          </w:p>
          <w:p w:rsidR="00ED64B9" w:rsidRPr="00F85128" w:rsidRDefault="00ED64B9" w:rsidP="00ED64B9">
            <w:pPr>
              <w:tabs>
                <w:tab w:val="left" w:pos="990"/>
              </w:tabs>
              <w:rPr>
                <w:rFonts w:ascii="TH SarabunPSK" w:hAnsi="TH SarabunPSK" w:cs="TH SarabunPSK"/>
                <w:sz w:val="28"/>
                <w:szCs w:val="32"/>
              </w:rPr>
            </w:pPr>
            <w:r w:rsidRPr="00F85128">
              <w:rPr>
                <w:rFonts w:ascii="TH SarabunPSK" w:hAnsi="TH SarabunPSK" w:cs="TH SarabunPSK"/>
                <w:sz w:val="28"/>
                <w:szCs w:val="32"/>
                <w:cs/>
              </w:rPr>
              <w:t>หมายเหตุ</w:t>
            </w:r>
          </w:p>
          <w:p w:rsidR="00ED64B9" w:rsidRPr="0044674D" w:rsidRDefault="00ED64B9" w:rsidP="00ED64B9">
            <w:pPr>
              <w:tabs>
                <w:tab w:val="left" w:pos="484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ิมพ์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D64B9" w:rsidRPr="0044674D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D64B9" w:rsidRPr="00186178" w:rsidRDefault="00ED64B9" w:rsidP="00ED64B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D64B9" w:rsidRPr="00ED64B9" w:rsidRDefault="00ED64B9" w:rsidP="00280C9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2F054A" w:rsidRPr="003B7C5A" w:rsidTr="00895AD9">
        <w:trPr>
          <w:gridAfter w:val="1"/>
          <w:wAfter w:w="6" w:type="dxa"/>
          <w:trHeight w:val="2242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7"/>
              <w:gridCol w:w="992"/>
              <w:gridCol w:w="1559"/>
              <w:gridCol w:w="1276"/>
              <w:gridCol w:w="1349"/>
            </w:tblGrid>
            <w:tr w:rsidR="002F054A" w:rsidRPr="003B7C5A" w:rsidTr="00506694">
              <w:trPr>
                <w:trHeight w:val="902"/>
                <w:jc w:val="center"/>
              </w:trPr>
              <w:tc>
                <w:tcPr>
                  <w:tcW w:w="40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06694">
              <w:trPr>
                <w:trHeight w:val="856"/>
                <w:jc w:val="center"/>
              </w:trPr>
              <w:tc>
                <w:tcPr>
                  <w:tcW w:w="4077" w:type="dxa"/>
                </w:tcPr>
                <w:p w:rsidR="004032BC" w:rsidRPr="00B26A52" w:rsidRDefault="00ED64B9" w:rsidP="00ED64B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4674D"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</w:t>
                  </w:r>
                  <w:r>
                    <w:rPr>
                      <w:rFonts w:ascii="TH SarabunPSK" w:hAnsi="TH SarabunPSK" w:cs="TH SarabunPSK"/>
                      <w:b/>
                      <w:bCs/>
                      <w:spacing w:val="-8"/>
                      <w:sz w:val="30"/>
                      <w:szCs w:val="30"/>
                      <w:cs/>
                    </w:rPr>
                    <w:t>งานตามพระราชบัญญัติข้อมูลข่าวสา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8"/>
                      <w:sz w:val="30"/>
                      <w:szCs w:val="30"/>
                      <w:cs/>
                    </w:rPr>
                    <w:t>ร</w:t>
                  </w:r>
                  <w:r w:rsidRPr="0044674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ของราชการ พ.ศ. 2540</w:t>
                  </w:r>
                </w:p>
              </w:tc>
              <w:tc>
                <w:tcPr>
                  <w:tcW w:w="992" w:type="dxa"/>
                </w:tcPr>
                <w:p w:rsidR="004032BC" w:rsidRPr="00AC4F8B" w:rsidRDefault="00ED64B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A55D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7A14C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A14C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1B5D9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B5D9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A14C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95AD9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14C7" w:rsidRPr="007A14C7" w:rsidRDefault="007A14C7" w:rsidP="007A14C7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14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7A14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A14C7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สตป.กำหนดผู้รับผิดชอบในการดำเนินการเกี่ยวกับการจัดทำข้อมูล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และเผยแพร่ข้อมูลข่าวสารราชการที่อยู่ในการครอบครองเพื่อเผยแพร่ไปสู่ประชาชน 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</w:t>
            </w:r>
          </w:p>
          <w:p w:rsidR="000A5220" w:rsidRDefault="007A14C7" w:rsidP="007A14C7">
            <w:pPr>
              <w:jc w:val="thaiDistribute"/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 w:rsidRPr="007A14C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7A14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A14C7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สตป.มีการจัดทำระบบฐานข้อมูล เกี่ยวกับแผนงาน/โครงการ ที่สำนัก/หน่วยงานรับผิดชอบ ในปีงบประมาณ 2562 ในลักษณะฐานข้อมูลและเว็บเพจ ซึ่งสามารถเชื่อมต่อกับเว็บไซต์ของสำนักงานคณะกรรมการการอุดมศึกษา</w:t>
            </w:r>
            <w:r w:rsidRPr="007A14C7"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Pr="007A14C7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และสื่อออนไลน์ของหน่วยงาน โดยประสานงานผ่านกลุ่มงานประชาสัมพันธ์ สกอ. เพื่อบริการประชาชนตามกฎหมายและเป็นไปตามมติ ครม. อย่างถูกต้องและมีการปรับให้เป็นปัจจุบันทุกไตรมาส</w:t>
            </w:r>
          </w:p>
          <w:p w:rsidR="007A14C7" w:rsidRPr="00B81EE2" w:rsidRDefault="007A14C7" w:rsidP="007A14C7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แหล่งข้อมูล / วิธีการจัดเก็บข้อมูล :</w:t>
            </w:r>
          </w:p>
          <w:tbl>
            <w:tblPr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2"/>
              <w:gridCol w:w="8642"/>
            </w:tblGrid>
            <w:tr w:rsidR="007A14C7" w:rsidRPr="00B81EE2" w:rsidTr="003C3181">
              <w:trPr>
                <w:jc w:val="center"/>
              </w:trPr>
              <w:tc>
                <w:tcPr>
                  <w:tcW w:w="572" w:type="dxa"/>
                </w:tcPr>
                <w:p w:rsidR="007A14C7" w:rsidRPr="00B81EE2" w:rsidRDefault="007A14C7" w:rsidP="007A14C7">
                  <w:pPr>
                    <w:pStyle w:val="FootnoteText"/>
                    <w:ind w:right="-228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1.</w:t>
                  </w:r>
                </w:p>
              </w:tc>
              <w:tc>
                <w:tcPr>
                  <w:tcW w:w="8642" w:type="dxa"/>
                </w:tcPr>
                <w:p w:rsidR="007A14C7" w:rsidRDefault="007A14C7" w:rsidP="007A14C7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รายงานการเปิดเผยข้อมูลข่าวสารโครงการ/งาน/กิจกรรมที่นำม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าเผยแพร่ประชาสัมพันธ์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โครงการ</w:t>
                  </w:r>
                </w:p>
                <w:p w:rsidR="007A14C7" w:rsidRPr="004C326D" w:rsidRDefault="007A14C7" w:rsidP="007A14C7">
                  <w:pPr>
                    <w:pStyle w:val="FootnoteText"/>
                    <w:numPr>
                      <w:ilvl w:val="0"/>
                      <w:numId w:val="9"/>
                    </w:numPr>
                    <w:ind w:left="345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46261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วันที่ 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1 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มีนาคม 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2562 </w:t>
                  </w:r>
                  <w:r w:rsidRPr="00D46261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จัดการประชุมสัมมนา “โครงการเพิ่มประสิทธิภาพการใช้จ่ายงบประมาณและการดำเนินงานของสถาบันอุดมศึกษา ประจำปีงบประมาณ พ.ศ. 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2562</w:t>
                  </w:r>
                  <w:r w:rsidRPr="00D4626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” ณ โรงแรมรามาการ์เด้นส์</w:t>
                  </w:r>
                </w:p>
              </w:tc>
            </w:tr>
            <w:tr w:rsidR="007A14C7" w:rsidRPr="00B81EE2" w:rsidTr="003C3181">
              <w:trPr>
                <w:jc w:val="center"/>
              </w:trPr>
              <w:tc>
                <w:tcPr>
                  <w:tcW w:w="572" w:type="dxa"/>
                </w:tcPr>
                <w:p w:rsidR="007A14C7" w:rsidRPr="00B81EE2" w:rsidRDefault="007A14C7" w:rsidP="007A14C7">
                  <w:pPr>
                    <w:pStyle w:val="FootnoteText"/>
                    <w:ind w:right="-228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.</w:t>
                  </w:r>
                </w:p>
              </w:tc>
              <w:tc>
                <w:tcPr>
                  <w:tcW w:w="8642" w:type="dxa"/>
                </w:tcPr>
                <w:p w:rsidR="007A14C7" w:rsidRPr="0044674D" w:rsidRDefault="007A14C7" w:rsidP="007A14C7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หลักฐานการส่งข้อมูลข่าวสารให้ฝ่ายประชาสัมพันธ์ตามกำหนดเวลา</w:t>
                  </w:r>
                </w:p>
              </w:tc>
            </w:tr>
            <w:tr w:rsidR="007A14C7" w:rsidRPr="0044674D" w:rsidTr="003C3181">
              <w:trPr>
                <w:jc w:val="center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4C7" w:rsidRPr="0044674D" w:rsidRDefault="007A14C7" w:rsidP="007A14C7">
                  <w:pPr>
                    <w:pStyle w:val="FootnoteText"/>
                    <w:ind w:right="-228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4674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3.</w:t>
                  </w:r>
                </w:p>
                <w:p w:rsidR="007A14C7" w:rsidRPr="0044674D" w:rsidRDefault="007A14C7" w:rsidP="007A14C7">
                  <w:pPr>
                    <w:pStyle w:val="FootnoteText"/>
                    <w:ind w:right="-228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8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4C7" w:rsidRPr="0044674D" w:rsidRDefault="007A14C7" w:rsidP="007A14C7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เอกสารรายงานสรุปผลการดำเนินโครงการ/งาน/กิจกรรมที่จัดส่งให้</w:t>
                  </w:r>
                  <w:r w:rsidRPr="006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กลุ่มงาน</w:t>
                  </w: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ประชาสัมพันธ์ใช้เป็นข้อมูล                           ในการจัดทำต้นฉบับหนังสือรายงานประจำปี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า</w:t>
                  </w:r>
                  <w:r w:rsidRPr="0044674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</w:tbl>
          <w:p w:rsidR="007A14C7" w:rsidRPr="007A14C7" w:rsidRDefault="007A14C7" w:rsidP="007A14C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95AD9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ED64B9" w:rsidRPr="00950334" w:rsidRDefault="003B7C5A" w:rsidP="007A14C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7A1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A14C7"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ข้อมูลที่สำนักติดตามและประเมินนำเผยแพร่ในเว็บเพจของสำนักฯ และเว็บไซต์ของ สกอ. ได้รับความเห็นชอบจากเลขาธิการคณะกรรมการการอุดมศึกษา คณะอนุกร</w:t>
            </w:r>
            <w:r w:rsidR="007A14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รมการด้านการติดตามและประเมินผล </w:t>
            </w:r>
            <w:r w:rsidR="007A14C7"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และคณะกรรมการการอุดมศึกษา</w:t>
            </w:r>
          </w:p>
        </w:tc>
      </w:tr>
      <w:tr w:rsidR="003B7C5A" w:rsidRPr="003B7C5A" w:rsidTr="00895AD9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0A5220" w:rsidRDefault="00487609" w:rsidP="001B5D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7A1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1B5D98" w:rsidRPr="001B5D98" w:rsidRDefault="001B5D98" w:rsidP="001B5D98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95AD9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14C7" w:rsidRPr="007A14C7" w:rsidRDefault="007A14C7" w:rsidP="007A14C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A14C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A14C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A14C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he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A14C7">
              <w:rPr>
                <w:rFonts w:ascii="TH SarabunPSK" w:hAnsi="TH SarabunPSK" w:cs="TH SarabunPSK"/>
                <w:sz w:val="30"/>
                <w:szCs w:val="30"/>
              </w:rPr>
              <w:t>commission</w:t>
            </w:r>
            <w:r w:rsidRPr="007A14C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2F0A94" w:rsidRPr="000D55E0" w:rsidRDefault="007A14C7" w:rsidP="007A14C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C326D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C326D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4C326D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4C326D">
              <w:rPr>
                <w:rFonts w:ascii="TH SarabunPSK" w:hAnsi="TH SarabunPSK" w:cs="TH SarabunPSK"/>
                <w:sz w:val="30"/>
                <w:szCs w:val="30"/>
              </w:rPr>
              <w:t>bme</w:t>
            </w:r>
            <w:proofErr w:type="spellEnd"/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4C326D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C326D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4C326D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4C326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D12F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130" w:rsidRDefault="00E56130">
      <w:r>
        <w:separator/>
      </w:r>
    </w:p>
  </w:endnote>
  <w:endnote w:type="continuationSeparator" w:id="0">
    <w:p w:rsidR="00E56130" w:rsidRDefault="00E5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130" w:rsidRDefault="00E56130">
      <w:r>
        <w:separator/>
      </w:r>
    </w:p>
  </w:footnote>
  <w:footnote w:type="continuationSeparator" w:id="0">
    <w:p w:rsidR="00E56130" w:rsidRDefault="00E56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ED2CDA" w:rsidRDefault="00280C9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D2CD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ED2CDA" w:rsidRDefault="00280C9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D2CD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C023CC2"/>
    <w:multiLevelType w:val="hybridMultilevel"/>
    <w:tmpl w:val="47CA701C"/>
    <w:lvl w:ilvl="0" w:tplc="7890A3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FA37645"/>
    <w:multiLevelType w:val="hybridMultilevel"/>
    <w:tmpl w:val="7F880B72"/>
    <w:lvl w:ilvl="0" w:tplc="D8EA19F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0B3E"/>
    <w:rsid w:val="0012187F"/>
    <w:rsid w:val="00130734"/>
    <w:rsid w:val="00135353"/>
    <w:rsid w:val="00154194"/>
    <w:rsid w:val="0018175B"/>
    <w:rsid w:val="00185E58"/>
    <w:rsid w:val="001B140F"/>
    <w:rsid w:val="001B5D98"/>
    <w:rsid w:val="001B5DAF"/>
    <w:rsid w:val="001B7B75"/>
    <w:rsid w:val="001C07B4"/>
    <w:rsid w:val="001C18FF"/>
    <w:rsid w:val="001C2A69"/>
    <w:rsid w:val="001C39D5"/>
    <w:rsid w:val="001D2FDE"/>
    <w:rsid w:val="001E3D89"/>
    <w:rsid w:val="001F0478"/>
    <w:rsid w:val="00205302"/>
    <w:rsid w:val="00235C19"/>
    <w:rsid w:val="00251664"/>
    <w:rsid w:val="002632AB"/>
    <w:rsid w:val="00266EF2"/>
    <w:rsid w:val="00280C9B"/>
    <w:rsid w:val="002847E9"/>
    <w:rsid w:val="002D07A9"/>
    <w:rsid w:val="002D0F9B"/>
    <w:rsid w:val="002D2958"/>
    <w:rsid w:val="002D4862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06694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43FC7"/>
    <w:rsid w:val="00680463"/>
    <w:rsid w:val="00682347"/>
    <w:rsid w:val="00690952"/>
    <w:rsid w:val="006C2351"/>
    <w:rsid w:val="006C7B37"/>
    <w:rsid w:val="006D6890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14C7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5AD9"/>
    <w:rsid w:val="008A4E84"/>
    <w:rsid w:val="008D27EB"/>
    <w:rsid w:val="008E45ED"/>
    <w:rsid w:val="008E67FD"/>
    <w:rsid w:val="008F2F4D"/>
    <w:rsid w:val="008F792A"/>
    <w:rsid w:val="00900054"/>
    <w:rsid w:val="00910253"/>
    <w:rsid w:val="009231CB"/>
    <w:rsid w:val="009332B8"/>
    <w:rsid w:val="009373FD"/>
    <w:rsid w:val="00950334"/>
    <w:rsid w:val="00962371"/>
    <w:rsid w:val="00962B83"/>
    <w:rsid w:val="00991518"/>
    <w:rsid w:val="00994FC2"/>
    <w:rsid w:val="0099556A"/>
    <w:rsid w:val="009A55D5"/>
    <w:rsid w:val="009B23DE"/>
    <w:rsid w:val="009C12E1"/>
    <w:rsid w:val="009D37E4"/>
    <w:rsid w:val="009D395D"/>
    <w:rsid w:val="009F1107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559"/>
    <w:rsid w:val="00AC2F65"/>
    <w:rsid w:val="00AE166A"/>
    <w:rsid w:val="00AF037B"/>
    <w:rsid w:val="00AF0624"/>
    <w:rsid w:val="00AF1D95"/>
    <w:rsid w:val="00B04EAA"/>
    <w:rsid w:val="00B26A52"/>
    <w:rsid w:val="00B37797"/>
    <w:rsid w:val="00B5406D"/>
    <w:rsid w:val="00B67D46"/>
    <w:rsid w:val="00B76FCB"/>
    <w:rsid w:val="00B834C3"/>
    <w:rsid w:val="00B900C0"/>
    <w:rsid w:val="00BA1A21"/>
    <w:rsid w:val="00BB2E91"/>
    <w:rsid w:val="00BC0097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12FE"/>
    <w:rsid w:val="00DE1A2C"/>
    <w:rsid w:val="00DE5095"/>
    <w:rsid w:val="00DE6CC4"/>
    <w:rsid w:val="00DF0979"/>
    <w:rsid w:val="00DF2CE3"/>
    <w:rsid w:val="00DF4BD6"/>
    <w:rsid w:val="00DF5A0B"/>
    <w:rsid w:val="00E04588"/>
    <w:rsid w:val="00E13428"/>
    <w:rsid w:val="00E36CAD"/>
    <w:rsid w:val="00E379B3"/>
    <w:rsid w:val="00E40020"/>
    <w:rsid w:val="00E52C4C"/>
    <w:rsid w:val="00E56130"/>
    <w:rsid w:val="00E70398"/>
    <w:rsid w:val="00E873D6"/>
    <w:rsid w:val="00EA4B45"/>
    <w:rsid w:val="00EC4F92"/>
    <w:rsid w:val="00ED2CDA"/>
    <w:rsid w:val="00ED64B9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3B41"/>
    <w:rsid w:val="00F73062"/>
    <w:rsid w:val="00F7458E"/>
    <w:rsid w:val="00F77139"/>
    <w:rsid w:val="00F777A5"/>
    <w:rsid w:val="00F800B7"/>
    <w:rsid w:val="00F85128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42D8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3439-91AD-47A3-9EB5-63CF33B7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64</TotalTime>
  <Pages>5</Pages>
  <Words>1563</Words>
  <Characters>8914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30</cp:revision>
  <cp:lastPrinted>2019-05-28T09:20:00Z</cp:lastPrinted>
  <dcterms:created xsi:type="dcterms:W3CDTF">2019-02-04T07:47:00Z</dcterms:created>
  <dcterms:modified xsi:type="dcterms:W3CDTF">2019-06-11T09:22:00Z</dcterms:modified>
</cp:coreProperties>
</file>